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A044" w14:textId="77777777" w:rsidR="00535962" w:rsidRPr="00F7167E" w:rsidRDefault="00BA3779">
      <w:r>
        <w:rPr>
          <w:noProof/>
          <w:lang w:val="en-US"/>
        </w:rPr>
        <w:pict w14:anchorId="774283DE">
          <v:group id="_x0000_s2086" style="position:absolute;margin-left:306.3pt;margin-top:-43.65pt;width:180.15pt;height:55.2pt;z-index:251705344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495221703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47991250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2DDF00F" w14:textId="3938D378" w:rsidR="005A4C59" w:rsidRPr="00535962" w:rsidRDefault="009B599C" w:rsidP="00C23B75">
                                  <w:r w:rsidRPr="009B599C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3A0A5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9B599C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68053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184DD4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4A171279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56F0" w:rsidRPr="00BD2405">
        <w:rPr>
          <w:noProof/>
        </w:rPr>
        <w:drawing>
          <wp:anchor distT="0" distB="0" distL="114300" distR="114300" simplePos="0" relativeHeight="251707392" behindDoc="0" locked="0" layoutInCell="1" allowOverlap="1" wp14:anchorId="4DC9C55F" wp14:editId="50A5B2BD">
            <wp:simplePos x="0" y="0"/>
            <wp:positionH relativeFrom="column">
              <wp:posOffset>-419395</wp:posOffset>
            </wp:positionH>
            <wp:positionV relativeFrom="paragraph">
              <wp:posOffset>-183397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C6E5B5" wp14:editId="0C6743EC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70A56F40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2ED9AE85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2B2FBF1" w14:textId="77777777" w:rsidR="00535962" w:rsidRPr="00535962" w:rsidRDefault="00BA3779" w:rsidP="00535962">
      <w:r>
        <w:rPr>
          <w:noProof/>
          <w:lang w:val="en-US" w:eastAsia="zh-TW"/>
        </w:rPr>
        <w:pict w14:anchorId="15A9E523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2067C01B" w14:textId="77777777" w:rsidR="0026335F" w:rsidRPr="0026335F" w:rsidRDefault="00BA377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777F89C" w14:textId="77777777" w:rsidR="00535962" w:rsidRDefault="00BA3779" w:rsidP="00535962">
      <w:r>
        <w:rPr>
          <w:rStyle w:val="Institucion"/>
          <w:color w:val="FF0000"/>
          <w:sz w:val="28"/>
          <w:lang w:eastAsia="zh-TW"/>
        </w:rPr>
        <w:pict w14:anchorId="31C81EFF">
          <v:shape id="_x0000_s2064" type="#_x0000_t202" style="position:absolute;margin-left:110.4pt;margin-top:2pt;width:223.65pt;height:22pt;z-index:251691008;mso-width-relative:margin;mso-height-relative:margin" stroked="f">
            <v:textbox style="mso-next-textbox:#_x0000_s2064">
              <w:txbxContent>
                <w:p w14:paraId="3B51B06D" w14:textId="77777777" w:rsidR="00D556F0" w:rsidRPr="00D556F0" w:rsidRDefault="00BA3779" w:rsidP="00D556F0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556F0" w:rsidRPr="00D556F0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  <w:p w14:paraId="47EA2595" w14:textId="77777777" w:rsidR="002E1412" w:rsidRPr="002E1412" w:rsidRDefault="002E1412" w:rsidP="00A72F42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6559E7B7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1CFAD6D9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0894B0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E0FE132" w14:textId="77777777" w:rsidR="00A640BD" w:rsidRPr="00C66D08" w:rsidRDefault="00BA3779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51B3178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4EA5E543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23F27F5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BECD850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48336E12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78128FDD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7B25FDA1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7B7FFC80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73367BCB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7806B3CE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342CE909" w14:textId="77777777" w:rsidR="00327125" w:rsidRPr="009B599C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  <w:lang w:val="pt-PT"/>
              </w:rPr>
            </w:pPr>
            <w:r w:rsidRPr="009B599C">
              <w:rPr>
                <w:rFonts w:eastAsia="Calibri"/>
                <w:b/>
                <w:sz w:val="20"/>
                <w:szCs w:val="22"/>
                <w:lang w:val="pt-PT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9F4DA3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0163F83A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6555B4C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0C3819D4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5F439B6D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3FAE9464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77F9A78" w14:textId="77777777" w:rsidR="00327125" w:rsidRPr="00327125" w:rsidRDefault="00327125" w:rsidP="00327125">
            <w:pPr>
              <w:pStyle w:val="Head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D38E6E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2404FF3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EBF1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BD648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9884E8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6B9A0EF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0035A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217A8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0AEE099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FEB08B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BD299EB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1A5FB0F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414B9C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A284DDB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73F8B5F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DA528F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967C7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D5C7D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58729A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C312EBA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645E66F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539E329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7084B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444B276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A7F0740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477B256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22A615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88FEB8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44B9574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13CD7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FD638BF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5F0169D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46D48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C53C39D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4843AF1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</w:tbl>
    <w:p w14:paraId="284BC15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D450B2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5CC9F497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1CE43FAC" w14:textId="77777777" w:rsidTr="00C96F5C">
        <w:trPr>
          <w:jc w:val="center"/>
        </w:trPr>
        <w:tc>
          <w:tcPr>
            <w:tcW w:w="10413" w:type="dxa"/>
          </w:tcPr>
          <w:p w14:paraId="4AB936D2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3E78FAB2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4236416D" w14:textId="77777777" w:rsid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678C65E" w14:textId="77777777" w:rsidR="005A4C59" w:rsidRPr="00327125" w:rsidRDefault="005A4C59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525EE0D5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0AB8163" w14:textId="77777777" w:rsidTr="00C96F5C">
        <w:trPr>
          <w:jc w:val="center"/>
        </w:trPr>
        <w:tc>
          <w:tcPr>
            <w:tcW w:w="10413" w:type="dxa"/>
          </w:tcPr>
          <w:p w14:paraId="7B6B595C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050213F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7D184D6B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285EF26A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5D869FC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527149F" w14:textId="77777777" w:rsidTr="00C96F5C">
        <w:trPr>
          <w:jc w:val="center"/>
        </w:trPr>
        <w:tc>
          <w:tcPr>
            <w:tcW w:w="10413" w:type="dxa"/>
          </w:tcPr>
          <w:p w14:paraId="1E8F7760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00E37180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085E3E3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1B8451A3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E3C94D9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374EFA5E" w14:textId="77777777" w:rsidR="006F5D8D" w:rsidRDefault="006F5D8D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6BE7C37C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354355FF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6EF12690" w14:textId="77777777" w:rsidTr="005A4C59">
        <w:trPr>
          <w:jc w:val="center"/>
        </w:trPr>
        <w:tc>
          <w:tcPr>
            <w:tcW w:w="10490" w:type="dxa"/>
          </w:tcPr>
          <w:p w14:paraId="7346EB7B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02C4B158" w14:textId="77777777" w:rsid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ED4208F" w14:textId="77777777" w:rsidR="005A4C59" w:rsidRPr="006F5D8D" w:rsidRDefault="005A4C59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AF1F282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239465C5" w14:textId="77777777" w:rsidTr="005A4C59">
        <w:trPr>
          <w:jc w:val="center"/>
        </w:trPr>
        <w:tc>
          <w:tcPr>
            <w:tcW w:w="10490" w:type="dxa"/>
          </w:tcPr>
          <w:p w14:paraId="34614B23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38C5C0D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0AB42C80" w14:textId="77777777" w:rsidR="006F5D8D" w:rsidRDefault="006F5D8D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D1BF2CE" w14:textId="77777777" w:rsidR="005A4C59" w:rsidRDefault="005A4C59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743EAD89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0F10F9EE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950DE41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E6B1F55" w14:textId="77777777" w:rsidR="006F5D8D" w:rsidRDefault="006F5D8D" w:rsidP="005A4C59">
      <w:pPr>
        <w:pStyle w:val="Footer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7E9DD0CC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76028E9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F0E1D6F" w14:textId="77777777" w:rsidR="00E70B8C" w:rsidRDefault="00E70B8C" w:rsidP="005A4C59">
      <w:pPr>
        <w:pStyle w:val="BodyText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2B8BD3F0" w14:textId="77777777" w:rsidR="005A4C59" w:rsidRPr="00327125" w:rsidRDefault="005A4C59" w:rsidP="005A4C59">
      <w:pPr>
        <w:pStyle w:val="BodyText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2E4E62E6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034DAB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6B65034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B2FB28F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FE1DF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7D3DE" w14:textId="77777777" w:rsidR="00BA3779" w:rsidRDefault="00BA3779" w:rsidP="001007E7">
      <w:pPr>
        <w:spacing w:after="0" w:line="240" w:lineRule="auto"/>
      </w:pPr>
      <w:r>
        <w:separator/>
      </w:r>
    </w:p>
  </w:endnote>
  <w:endnote w:type="continuationSeparator" w:id="0">
    <w:p w14:paraId="79C6C1C6" w14:textId="77777777" w:rsidR="00BA3779" w:rsidRDefault="00BA377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6D7" w14:textId="77777777" w:rsidR="001007E7" w:rsidRDefault="00BA3779">
    <w:pPr>
      <w:pStyle w:val="Footer"/>
    </w:pPr>
    <w:r>
      <w:rPr>
        <w:rFonts w:ascii="Arial Narrow" w:hAnsi="Arial Narrow"/>
        <w:noProof/>
        <w:sz w:val="12"/>
        <w:lang w:val="es-DO"/>
      </w:rPr>
      <w:pict w14:anchorId="3689EF1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23694D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9CA1918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7931708D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64A69090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3F0C92CB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0B0EC86C" w14:textId="77777777" w:rsidR="001007E7" w:rsidRDefault="001007E7">
    <w:pPr>
      <w:pStyle w:val="Footer"/>
      <w:rPr>
        <w:rFonts w:ascii="Arial Narrow" w:hAnsi="Arial Narrow"/>
        <w:sz w:val="12"/>
      </w:rPr>
    </w:pPr>
  </w:p>
  <w:p w14:paraId="512B8132" w14:textId="77777777" w:rsidR="00CA0E82" w:rsidRDefault="005A4C5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504C62B" wp14:editId="03334202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082A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484BA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8B57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FDFB" w14:textId="77777777" w:rsidR="00BA3779" w:rsidRDefault="00BA3779" w:rsidP="001007E7">
      <w:pPr>
        <w:spacing w:after="0" w:line="240" w:lineRule="auto"/>
      </w:pPr>
      <w:r>
        <w:separator/>
      </w:r>
    </w:p>
  </w:footnote>
  <w:footnote w:type="continuationSeparator" w:id="0">
    <w:p w14:paraId="2545BE3F" w14:textId="77777777" w:rsidR="00BA3779" w:rsidRDefault="00BA377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FD9" w14:textId="77777777" w:rsidR="005A4C59" w:rsidRDefault="00BA3779">
    <w:pPr>
      <w:pStyle w:val="Header"/>
    </w:pPr>
    <w:r>
      <w:rPr>
        <w:noProof/>
        <w:lang w:val="en-US"/>
      </w:rPr>
      <w:pict w14:anchorId="030A2068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397E8CA8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56F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56F0" w:rsidRPr="00D556F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1443A"/>
    <w:rsid w:val="00034DD9"/>
    <w:rsid w:val="000362E8"/>
    <w:rsid w:val="00044816"/>
    <w:rsid w:val="00045479"/>
    <w:rsid w:val="000606DB"/>
    <w:rsid w:val="000652D4"/>
    <w:rsid w:val="000A1847"/>
    <w:rsid w:val="000E40D9"/>
    <w:rsid w:val="001007E7"/>
    <w:rsid w:val="0010156E"/>
    <w:rsid w:val="001020C0"/>
    <w:rsid w:val="00103E64"/>
    <w:rsid w:val="00104993"/>
    <w:rsid w:val="0014775F"/>
    <w:rsid w:val="00157600"/>
    <w:rsid w:val="00166FDC"/>
    <w:rsid w:val="00167E56"/>
    <w:rsid w:val="00170EC5"/>
    <w:rsid w:val="00173DC1"/>
    <w:rsid w:val="00181E8D"/>
    <w:rsid w:val="00184DD4"/>
    <w:rsid w:val="00191063"/>
    <w:rsid w:val="001917CE"/>
    <w:rsid w:val="00194FF2"/>
    <w:rsid w:val="00196FBD"/>
    <w:rsid w:val="001A3F92"/>
    <w:rsid w:val="001B57D1"/>
    <w:rsid w:val="001D0B84"/>
    <w:rsid w:val="001E41DC"/>
    <w:rsid w:val="001E69FB"/>
    <w:rsid w:val="001F32AF"/>
    <w:rsid w:val="001F73A7"/>
    <w:rsid w:val="002009A7"/>
    <w:rsid w:val="00201761"/>
    <w:rsid w:val="0023715F"/>
    <w:rsid w:val="00240A1E"/>
    <w:rsid w:val="00253DBA"/>
    <w:rsid w:val="002612F4"/>
    <w:rsid w:val="0026335F"/>
    <w:rsid w:val="0026692E"/>
    <w:rsid w:val="0027336E"/>
    <w:rsid w:val="00291185"/>
    <w:rsid w:val="002A0EF4"/>
    <w:rsid w:val="002D09BC"/>
    <w:rsid w:val="002E1412"/>
    <w:rsid w:val="002F572A"/>
    <w:rsid w:val="00303064"/>
    <w:rsid w:val="00304A8A"/>
    <w:rsid w:val="00314023"/>
    <w:rsid w:val="00321017"/>
    <w:rsid w:val="00327125"/>
    <w:rsid w:val="00333063"/>
    <w:rsid w:val="003748E8"/>
    <w:rsid w:val="0039239D"/>
    <w:rsid w:val="003A0A54"/>
    <w:rsid w:val="003A4C86"/>
    <w:rsid w:val="003A62CB"/>
    <w:rsid w:val="003B7B18"/>
    <w:rsid w:val="003D243B"/>
    <w:rsid w:val="003D6AF0"/>
    <w:rsid w:val="003E7076"/>
    <w:rsid w:val="0042044F"/>
    <w:rsid w:val="0042490F"/>
    <w:rsid w:val="0042501C"/>
    <w:rsid w:val="004379A6"/>
    <w:rsid w:val="00456C17"/>
    <w:rsid w:val="00464AF5"/>
    <w:rsid w:val="00466B9C"/>
    <w:rsid w:val="004807C5"/>
    <w:rsid w:val="00490547"/>
    <w:rsid w:val="004A0DE2"/>
    <w:rsid w:val="004A163C"/>
    <w:rsid w:val="004A3729"/>
    <w:rsid w:val="004A73AD"/>
    <w:rsid w:val="004D0BF7"/>
    <w:rsid w:val="004D45A8"/>
    <w:rsid w:val="004E4901"/>
    <w:rsid w:val="004F2835"/>
    <w:rsid w:val="00522430"/>
    <w:rsid w:val="005234CF"/>
    <w:rsid w:val="00532F3A"/>
    <w:rsid w:val="00535962"/>
    <w:rsid w:val="00536895"/>
    <w:rsid w:val="005664B1"/>
    <w:rsid w:val="00570724"/>
    <w:rsid w:val="00575099"/>
    <w:rsid w:val="005A3A3A"/>
    <w:rsid w:val="005A42AB"/>
    <w:rsid w:val="005A4C59"/>
    <w:rsid w:val="005E4DF2"/>
    <w:rsid w:val="005F7136"/>
    <w:rsid w:val="00607D9C"/>
    <w:rsid w:val="00611A07"/>
    <w:rsid w:val="0062592A"/>
    <w:rsid w:val="00637CD5"/>
    <w:rsid w:val="00642199"/>
    <w:rsid w:val="006506D0"/>
    <w:rsid w:val="00651E48"/>
    <w:rsid w:val="00656C43"/>
    <w:rsid w:val="006709BC"/>
    <w:rsid w:val="006745F1"/>
    <w:rsid w:val="00674F75"/>
    <w:rsid w:val="00680530"/>
    <w:rsid w:val="006905FA"/>
    <w:rsid w:val="006A02E9"/>
    <w:rsid w:val="006B4E79"/>
    <w:rsid w:val="006E53E8"/>
    <w:rsid w:val="006F1C43"/>
    <w:rsid w:val="006F567F"/>
    <w:rsid w:val="006F5D8D"/>
    <w:rsid w:val="00703658"/>
    <w:rsid w:val="00725091"/>
    <w:rsid w:val="00773B97"/>
    <w:rsid w:val="00780880"/>
    <w:rsid w:val="007A214B"/>
    <w:rsid w:val="007B6F6F"/>
    <w:rsid w:val="007E0998"/>
    <w:rsid w:val="00802ED5"/>
    <w:rsid w:val="00803487"/>
    <w:rsid w:val="00813206"/>
    <w:rsid w:val="0082707E"/>
    <w:rsid w:val="008576E8"/>
    <w:rsid w:val="00873808"/>
    <w:rsid w:val="00875CA4"/>
    <w:rsid w:val="00886723"/>
    <w:rsid w:val="008A0FBD"/>
    <w:rsid w:val="008B3AE5"/>
    <w:rsid w:val="008C2802"/>
    <w:rsid w:val="008C388B"/>
    <w:rsid w:val="008C4521"/>
    <w:rsid w:val="008C4F9A"/>
    <w:rsid w:val="008E4CE0"/>
    <w:rsid w:val="00911423"/>
    <w:rsid w:val="00930D06"/>
    <w:rsid w:val="0095732B"/>
    <w:rsid w:val="00971006"/>
    <w:rsid w:val="009A68D6"/>
    <w:rsid w:val="009B599C"/>
    <w:rsid w:val="009C7176"/>
    <w:rsid w:val="009C780F"/>
    <w:rsid w:val="009D01EA"/>
    <w:rsid w:val="009E73DE"/>
    <w:rsid w:val="00A11511"/>
    <w:rsid w:val="00A16099"/>
    <w:rsid w:val="00A310CC"/>
    <w:rsid w:val="00A640BD"/>
    <w:rsid w:val="00A72F42"/>
    <w:rsid w:val="00AA3E67"/>
    <w:rsid w:val="00AB4940"/>
    <w:rsid w:val="00AC6BCA"/>
    <w:rsid w:val="00AD4CDE"/>
    <w:rsid w:val="00AD7919"/>
    <w:rsid w:val="00AF0C17"/>
    <w:rsid w:val="00AF7FF6"/>
    <w:rsid w:val="00B17676"/>
    <w:rsid w:val="00B62EEF"/>
    <w:rsid w:val="00B9220E"/>
    <w:rsid w:val="00B97B51"/>
    <w:rsid w:val="00BA0007"/>
    <w:rsid w:val="00BA3779"/>
    <w:rsid w:val="00BC1D0C"/>
    <w:rsid w:val="00BC1F76"/>
    <w:rsid w:val="00BC61BD"/>
    <w:rsid w:val="00BD4773"/>
    <w:rsid w:val="00BE5350"/>
    <w:rsid w:val="00C078CB"/>
    <w:rsid w:val="00C22DBE"/>
    <w:rsid w:val="00C23B75"/>
    <w:rsid w:val="00C34B13"/>
    <w:rsid w:val="00C42F54"/>
    <w:rsid w:val="00C5078F"/>
    <w:rsid w:val="00C643A8"/>
    <w:rsid w:val="00C66D08"/>
    <w:rsid w:val="00C74316"/>
    <w:rsid w:val="00C96F5C"/>
    <w:rsid w:val="00CA0E82"/>
    <w:rsid w:val="00CA4661"/>
    <w:rsid w:val="00CD7921"/>
    <w:rsid w:val="00CE67A3"/>
    <w:rsid w:val="00CE7DFB"/>
    <w:rsid w:val="00D24FA7"/>
    <w:rsid w:val="00D302DE"/>
    <w:rsid w:val="00D31450"/>
    <w:rsid w:val="00D327F1"/>
    <w:rsid w:val="00D41594"/>
    <w:rsid w:val="00D556F0"/>
    <w:rsid w:val="00D64696"/>
    <w:rsid w:val="00D72A15"/>
    <w:rsid w:val="00D90D49"/>
    <w:rsid w:val="00DC2CBB"/>
    <w:rsid w:val="00DC5D96"/>
    <w:rsid w:val="00DD4F3E"/>
    <w:rsid w:val="00DF33A9"/>
    <w:rsid w:val="00E13E55"/>
    <w:rsid w:val="00E178C5"/>
    <w:rsid w:val="00E237D9"/>
    <w:rsid w:val="00E70B8C"/>
    <w:rsid w:val="00E7212F"/>
    <w:rsid w:val="00EA7406"/>
    <w:rsid w:val="00EB4BB0"/>
    <w:rsid w:val="00ED1F04"/>
    <w:rsid w:val="00EE1E7B"/>
    <w:rsid w:val="00EE20F8"/>
    <w:rsid w:val="00EF1804"/>
    <w:rsid w:val="00F225BF"/>
    <w:rsid w:val="00F50F08"/>
    <w:rsid w:val="00F5103D"/>
    <w:rsid w:val="00F53753"/>
    <w:rsid w:val="00F7167E"/>
    <w:rsid w:val="00F7443C"/>
    <w:rsid w:val="00F76475"/>
    <w:rsid w:val="00F8044A"/>
    <w:rsid w:val="00F9504D"/>
    <w:rsid w:val="00FA7DCE"/>
    <w:rsid w:val="00FC2870"/>
    <w:rsid w:val="00FC4068"/>
    <w:rsid w:val="00FF0B3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11232D5E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DefaultParagraphFont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0F74C-1615-4C01-A141-AA85A5F7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442DB-57DA-4D58-896A-05E22EA9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933F5-E16D-4F6A-9AE8-5705A73E7C17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E694E032-5C69-4736-BD86-990D845FB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43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80</cp:revision>
  <cp:lastPrinted>2011-03-04T18:36:00Z</cp:lastPrinted>
  <dcterms:created xsi:type="dcterms:W3CDTF">2011-03-04T18:38:00Z</dcterms:created>
  <dcterms:modified xsi:type="dcterms:W3CDTF">2026-04-17T18:52:00Z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